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fl.1479-1506)</w:t>
      </w: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</w:t>
      </w: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p.197)</w:t>
      </w: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1482-3</w:t>
      </w:r>
      <w:r>
        <w:rPr>
          <w:rFonts w:ascii="Times New Roman" w:hAnsi="Times New Roman" w:cs="Times New Roman"/>
          <w:sz w:val="24"/>
          <w:szCs w:val="24"/>
        </w:rPr>
        <w:tab/>
        <w:t>B.A.   (ibid.)</w:t>
      </w: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1486-7</w:t>
      </w:r>
      <w:r>
        <w:rPr>
          <w:rFonts w:ascii="Times New Roman" w:hAnsi="Times New Roman" w:cs="Times New Roman"/>
          <w:sz w:val="24"/>
          <w:szCs w:val="24"/>
        </w:rPr>
        <w:tab/>
        <w:t>M.A.  (ibid.)</w:t>
      </w: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    (ibid.)</w:t>
      </w: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361C" w:rsidRPr="002C361C" w:rsidRDefault="002C361C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2C361C" w:rsidRPr="002C36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61C" w:rsidRDefault="002C361C" w:rsidP="00564E3C">
      <w:pPr>
        <w:spacing w:after="0" w:line="240" w:lineRule="auto"/>
      </w:pPr>
      <w:r>
        <w:separator/>
      </w:r>
    </w:p>
  </w:endnote>
  <w:endnote w:type="continuationSeparator" w:id="0">
    <w:p w:rsidR="002C361C" w:rsidRDefault="002C361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C361C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61C" w:rsidRDefault="002C361C" w:rsidP="00564E3C">
      <w:pPr>
        <w:spacing w:after="0" w:line="240" w:lineRule="auto"/>
      </w:pPr>
      <w:r>
        <w:separator/>
      </w:r>
    </w:p>
  </w:footnote>
  <w:footnote w:type="continuationSeparator" w:id="0">
    <w:p w:rsidR="002C361C" w:rsidRDefault="002C361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1C"/>
    <w:rsid w:val="002C361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190BD"/>
  <w15:chartTrackingRefBased/>
  <w15:docId w15:val="{41337F98-0271-4B47-AA23-DC9DD0511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2015-10-17T17:56:00Z</dcterms:created>
  <dcterms:modified xsi:type="dcterms:W3CDTF">2015-10-17T17:59:00Z</dcterms:modified>
</cp:coreProperties>
</file>